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985" w:rsidRPr="00573305" w:rsidRDefault="00392985" w:rsidP="00392985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Oblastní ředitels</w:t>
      </w:r>
      <w:r w:rsidR="00171177">
        <w:rPr>
          <w:b/>
          <w:color w:val="002B59" w:themeColor="accent1"/>
        </w:rPr>
        <w:t>tv</w:t>
      </w:r>
      <w:r w:rsidRPr="00573305">
        <w:rPr>
          <w:b/>
          <w:color w:val="002B59" w:themeColor="accent1"/>
        </w:rPr>
        <w:t>í Olomouc</w:t>
      </w:r>
      <w:r w:rsidR="002D7166" w:rsidRPr="00573305">
        <w:rPr>
          <w:b/>
          <w:color w:val="002B59" w:themeColor="accent1"/>
        </w:rPr>
        <w:t xml:space="preserve">, Nerudova 1, 779 00 Olomouc </w:t>
      </w:r>
    </w:p>
    <w:p w:rsidR="003A70FE" w:rsidRDefault="00392985" w:rsidP="003A70FE">
      <w:pPr>
        <w:spacing w:after="0"/>
        <w:rPr>
          <w:b/>
          <w:color w:val="002B59" w:themeColor="accent1"/>
        </w:rPr>
      </w:pPr>
      <w:r w:rsidRPr="00573305">
        <w:rPr>
          <w:b/>
          <w:color w:val="002B59" w:themeColor="accent1"/>
        </w:rPr>
        <w:t>Správa Tratí Zlín</w:t>
      </w:r>
    </w:p>
    <w:p w:rsidR="00392985" w:rsidRPr="00417575" w:rsidRDefault="0013063C" w:rsidP="002D7166">
      <w:pPr>
        <w:spacing w:after="0"/>
        <w:rPr>
          <w:b/>
          <w:color w:val="002B59" w:themeColor="accent1"/>
        </w:rPr>
      </w:pPr>
      <w:r>
        <w:rPr>
          <w:b/>
          <w:color w:val="002B59" w:themeColor="accent1"/>
        </w:rPr>
        <w:pict>
          <v:rect id="_x0000_i1025" style="width:435.1pt;height:1pt" o:hralign="center" o:hrstd="t" o:hrnoshade="t" o:hr="t" fillcolor="#002b59 [3204]" stroked="f"/>
        </w:pict>
      </w:r>
      <w:r w:rsidR="00392985">
        <w:rPr>
          <w:b/>
          <w:noProof/>
          <w:color w:val="FF5200" w:themeColor="accent2"/>
          <w:sz w:val="14"/>
          <w:lang w:eastAsia="cs-CZ"/>
        </w:rPr>
        <w:drawing>
          <wp:anchor distT="0" distB="0" distL="114300" distR="114300" simplePos="0" relativeHeight="251659264" behindDoc="0" locked="1" layoutInCell="1" allowOverlap="1" wp14:anchorId="4D0D0CF1" wp14:editId="08B64E00">
            <wp:simplePos x="0" y="0"/>
            <wp:positionH relativeFrom="margin">
              <wp:posOffset>-365125</wp:posOffset>
            </wp:positionH>
            <wp:positionV relativeFrom="margin">
              <wp:posOffset>-960120</wp:posOffset>
            </wp:positionV>
            <wp:extent cx="2583180" cy="869315"/>
            <wp:effectExtent l="0" t="0" r="7620" b="6985"/>
            <wp:wrapSquare wrapText="bothSides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zdc_logo_zakladni_10x_sRGB_ms-office_s-okrajem.w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3180" cy="8693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92985" w:rsidRDefault="00392985" w:rsidP="00B665D5">
      <w:pPr>
        <w:pStyle w:val="Nadpis3"/>
        <w:spacing w:before="480"/>
        <w:rPr>
          <w:noProof/>
        </w:rPr>
      </w:pPr>
      <w:r>
        <w:rPr>
          <w:noProof/>
        </w:rPr>
        <w:t>Zakázka:</w:t>
      </w:r>
    </w:p>
    <w:p w:rsidR="00392985" w:rsidRDefault="003276F0" w:rsidP="003A70FE">
      <w:pPr>
        <w:pStyle w:val="Nadpis1"/>
        <w:spacing w:before="0" w:after="480"/>
        <w:jc w:val="left"/>
      </w:pPr>
      <w:r>
        <w:t>Údržba, opravy a odstraňování závad u ST 2019</w:t>
      </w:r>
      <w:r w:rsidR="007413A9">
        <w:t xml:space="preserve"> – ST ZLN</w:t>
      </w:r>
    </w:p>
    <w:p w:rsidR="00392985" w:rsidRDefault="00392985" w:rsidP="00533FA0">
      <w:pPr>
        <w:pStyle w:val="Nadpis3"/>
        <w:tabs>
          <w:tab w:val="center" w:pos="4351"/>
          <w:tab w:val="left" w:pos="7377"/>
        </w:tabs>
        <w:spacing w:before="0" w:after="9000"/>
      </w:pPr>
      <w:r>
        <w:t>Příloha: Technická zpráva</w:t>
      </w:r>
    </w:p>
    <w:p w:rsidR="00392985" w:rsidRPr="00392985" w:rsidRDefault="00392985" w:rsidP="00392985">
      <w:pPr>
        <w:jc w:val="left"/>
      </w:pPr>
      <w:r>
        <w:t xml:space="preserve">Olomouc, </w:t>
      </w:r>
      <w:r>
        <w:fldChar w:fldCharType="begin"/>
      </w:r>
      <w:r>
        <w:instrText xml:space="preserve"> TIME \@ "d. MMMM yyyy" </w:instrText>
      </w:r>
      <w:r>
        <w:fldChar w:fldCharType="separate"/>
      </w:r>
      <w:r w:rsidR="0013063C">
        <w:rPr>
          <w:noProof/>
        </w:rPr>
        <w:t>21. března 2019</w:t>
      </w:r>
      <w:r>
        <w:fldChar w:fldCharType="end"/>
      </w:r>
      <w:r>
        <w:t xml:space="preserve">  </w:t>
      </w:r>
      <w:r w:rsidR="007413A9">
        <w:br w:type="page"/>
      </w:r>
    </w:p>
    <w:p w:rsidR="007413A9" w:rsidRDefault="007413A9" w:rsidP="007413A9">
      <w:pPr>
        <w:pStyle w:val="Nadpis2"/>
      </w:pPr>
      <w:r>
        <w:lastRenderedPageBreak/>
        <w:t>Identifikační údaje</w:t>
      </w:r>
    </w:p>
    <w:p w:rsidR="007413A9" w:rsidRDefault="007413A9" w:rsidP="007413A9">
      <w:pPr>
        <w:pStyle w:val="Nadpis3"/>
      </w:pPr>
      <w:r>
        <w:t>Objednatel:</w:t>
      </w:r>
    </w:p>
    <w:p w:rsidR="007413A9" w:rsidRDefault="007413A9" w:rsidP="007413A9">
      <w:pPr>
        <w:spacing w:after="0"/>
      </w:pPr>
      <w:r>
        <w:t>Správa železniční dopravní cesty, státní organizace</w:t>
      </w:r>
    </w:p>
    <w:p w:rsidR="007413A9" w:rsidRDefault="007413A9" w:rsidP="007413A9">
      <w:pPr>
        <w:spacing w:after="0"/>
      </w:pPr>
      <w:r>
        <w:t>Oblastní ředitelství Olomouc</w:t>
      </w:r>
    </w:p>
    <w:p w:rsidR="007413A9" w:rsidRDefault="007413A9" w:rsidP="007413A9">
      <w:pPr>
        <w:spacing w:after="0"/>
      </w:pPr>
      <w:r>
        <w:t>Správa tratí Zlín</w:t>
      </w:r>
    </w:p>
    <w:p w:rsidR="007413A9" w:rsidRDefault="007413A9" w:rsidP="007413A9">
      <w:pPr>
        <w:spacing w:after="0"/>
      </w:pPr>
      <w:r>
        <w:t>Olomouc Nerudova 1, 779 00 Olomouc</w:t>
      </w:r>
    </w:p>
    <w:p w:rsidR="007413A9" w:rsidRPr="00224750" w:rsidRDefault="007413A9" w:rsidP="007413A9">
      <w:pPr>
        <w:pStyle w:val="Nadpis3"/>
      </w:pPr>
      <w:r w:rsidRPr="00224750">
        <w:t xml:space="preserve">Místo plnění </w:t>
      </w:r>
      <w:r w:rsidRPr="00224750">
        <w:rPr>
          <w:rStyle w:val="Nadpis3Char"/>
          <w:b/>
        </w:rPr>
        <w:t>zakázky</w:t>
      </w:r>
      <w:r w:rsidRPr="00224750">
        <w:t>:</w:t>
      </w:r>
    </w:p>
    <w:p w:rsidR="007413A9" w:rsidRDefault="007413A9" w:rsidP="007413A9">
      <w:pPr>
        <w:spacing w:after="0"/>
      </w:pPr>
      <w:r>
        <w:t>Obvod ST Zlín:</w:t>
      </w:r>
      <w:r>
        <w:tab/>
        <w:t xml:space="preserve"> 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Staré Město u Uh. Hr.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Kunovice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Horní Lideč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Vsetín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Valašské Meziříčí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Holešov</w:t>
      </w:r>
    </w:p>
    <w:p w:rsidR="007413A9" w:rsidRDefault="007413A9" w:rsidP="007413A9">
      <w:pPr>
        <w:pStyle w:val="Odstavecseseznamem"/>
        <w:numPr>
          <w:ilvl w:val="0"/>
          <w:numId w:val="21"/>
        </w:numPr>
      </w:pPr>
      <w:r>
        <w:t>TO Hulín</w:t>
      </w:r>
    </w:p>
    <w:p w:rsidR="005C71DC" w:rsidRDefault="002D7166" w:rsidP="000401BD">
      <w:pPr>
        <w:pStyle w:val="Nadpis2"/>
      </w:pPr>
      <w:r>
        <w:t>SO 0</w:t>
      </w:r>
      <w:r w:rsidR="007413A9">
        <w:t>1</w:t>
      </w:r>
      <w:r>
        <w:t xml:space="preserve"> </w:t>
      </w:r>
      <w:r w:rsidR="00224750">
        <w:t>–</w:t>
      </w:r>
      <w:r w:rsidR="007413A9">
        <w:t xml:space="preserve"> </w:t>
      </w:r>
      <w:r w:rsidR="007413A9" w:rsidRPr="007413A9">
        <w:t>Údržba, opravy a odstraňování závad u ST 2019 – ST</w:t>
      </w:r>
      <w:r w:rsidR="007413A9">
        <w:t> </w:t>
      </w:r>
      <w:r w:rsidR="007413A9" w:rsidRPr="007413A9">
        <w:t>ZLN</w:t>
      </w:r>
    </w:p>
    <w:p w:rsidR="00D47C45" w:rsidRDefault="00D47C45" w:rsidP="00D47C45">
      <w:pPr>
        <w:pStyle w:val="Nadpis3"/>
      </w:pPr>
      <w:r>
        <w:t>Místní popis:</w:t>
      </w:r>
    </w:p>
    <w:p w:rsidR="00D47C45" w:rsidRDefault="007413A9" w:rsidP="00D47C45">
      <w:r>
        <w:t xml:space="preserve">Níže je uveden popis sítě tratí v obvodech jednotlivých TO uvádějící jejich základní charakteristiku a převládající skladbu železničního svršku. </w:t>
      </w:r>
    </w:p>
    <w:p w:rsidR="0074181D" w:rsidRDefault="0074181D" w:rsidP="0074181D">
      <w:pPr>
        <w:pStyle w:val="Nadpis3"/>
      </w:pPr>
      <w:r>
        <w:t>TO Staré Město u Uh. Hradiště</w:t>
      </w:r>
    </w:p>
    <w:p w:rsidR="0074181D" w:rsidRDefault="0074181D" w:rsidP="0074181D">
      <w:pPr>
        <w:pStyle w:val="Nadpis4"/>
      </w:pPr>
      <w:r>
        <w:t xml:space="preserve">Celostátní trať Břeclav – Přerov </w:t>
      </w:r>
    </w:p>
    <w:p w:rsidR="0074181D" w:rsidRDefault="0074181D" w:rsidP="0074181D">
      <w:r>
        <w:t>dvojkolejná, TV,</w:t>
      </w:r>
      <w:r w:rsidR="007413A9">
        <w:t xml:space="preserve"> nejvyšší</w:t>
      </w:r>
      <w:r>
        <w:t xml:space="preserve"> traťová rychlost V = 160 km/h.</w:t>
      </w:r>
    </w:p>
    <w:p w:rsidR="0074181D" w:rsidRDefault="0074181D" w:rsidP="0074181D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5"/>
        </w:numPr>
        <w:spacing w:after="0"/>
      </w:pPr>
      <w:r>
        <w:t>kolejnice UIC 60, ve stanicích R65, S49</w:t>
      </w:r>
    </w:p>
    <w:p w:rsidR="0074181D" w:rsidRDefault="0074181D" w:rsidP="003276F0">
      <w:pPr>
        <w:pStyle w:val="Odstavecseseznamem"/>
        <w:numPr>
          <w:ilvl w:val="0"/>
          <w:numId w:val="5"/>
        </w:numPr>
        <w:spacing w:after="0"/>
      </w:pPr>
      <w:r>
        <w:t xml:space="preserve">betonové pražce B91-P, ve stanicích betonové a dřevěné pražce </w:t>
      </w:r>
    </w:p>
    <w:p w:rsidR="0074181D" w:rsidRDefault="0074181D" w:rsidP="003276F0">
      <w:pPr>
        <w:pStyle w:val="Odstavecseseznamem"/>
        <w:numPr>
          <w:ilvl w:val="0"/>
          <w:numId w:val="5"/>
        </w:numPr>
        <w:spacing w:after="0"/>
      </w:pPr>
      <w:r>
        <w:t>upevnění pružné Pandrol Fastclip a Pandrol „e“, ve stanicích tuhé upevnění</w:t>
      </w:r>
    </w:p>
    <w:p w:rsidR="0074181D" w:rsidRDefault="0074181D" w:rsidP="003276F0">
      <w:pPr>
        <w:pStyle w:val="Odstavecseseznamem"/>
        <w:numPr>
          <w:ilvl w:val="0"/>
          <w:numId w:val="5"/>
        </w:numPr>
      </w:pPr>
      <w:r>
        <w:t>zřízená BK v celém úseku</w:t>
      </w:r>
    </w:p>
    <w:p w:rsidR="0074181D" w:rsidRDefault="0074181D" w:rsidP="0074181D">
      <w:pPr>
        <w:pStyle w:val="Nadpis4"/>
      </w:pPr>
      <w:r>
        <w:t>Celostátní trať Otrokovice – Zlín střed, regionální trať Zlín střed - Vizovice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60 km/h</w:t>
      </w:r>
    </w:p>
    <w:p w:rsidR="0074181D" w:rsidRDefault="0074181D" w:rsidP="0074181D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 xml:space="preserve">kolejnice R65, ve stanicích UIC60, S49, T 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>betonové pražce SB8, PB2 rozdělení pražců „c“, dřevěné pražce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>upevnění tuhé - žebrové.</w:t>
      </w:r>
    </w:p>
    <w:p w:rsidR="0074181D" w:rsidRDefault="0074181D" w:rsidP="0074181D">
      <w:pPr>
        <w:pStyle w:val="Nadpis4"/>
      </w:pPr>
      <w:r>
        <w:t>Regionální trať Staré Město – Vlárský průsmyk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80 km/h</w:t>
      </w:r>
    </w:p>
    <w:p w:rsidR="0074181D" w:rsidRDefault="0074181D" w:rsidP="0074181D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6"/>
        </w:numPr>
      </w:pPr>
      <w:r>
        <w:t>kolejnice S</w:t>
      </w:r>
      <w:r w:rsidR="0074181D">
        <w:t>49</w:t>
      </w:r>
    </w:p>
    <w:p w:rsidR="0074181D" w:rsidRDefault="0074181D" w:rsidP="003276F0">
      <w:pPr>
        <w:pStyle w:val="Odstavecseseznamem"/>
        <w:numPr>
          <w:ilvl w:val="0"/>
          <w:numId w:val="6"/>
        </w:numPr>
      </w:pPr>
      <w:r>
        <w:t>betonové pražce SB8 a SB5, rozdělení pražců „c“, dřevěné pražce</w:t>
      </w:r>
    </w:p>
    <w:p w:rsidR="0074181D" w:rsidRDefault="0074181D" w:rsidP="003276F0">
      <w:pPr>
        <w:pStyle w:val="Odstavecseseznamem"/>
        <w:numPr>
          <w:ilvl w:val="0"/>
          <w:numId w:val="6"/>
        </w:numPr>
      </w:pPr>
      <w:r>
        <w:t>upevnění tuhé - žebrové a rozponové.</w:t>
      </w:r>
    </w:p>
    <w:p w:rsidR="0074181D" w:rsidRDefault="0074181D" w:rsidP="0074181D">
      <w:pPr>
        <w:pStyle w:val="Nadpis3"/>
      </w:pPr>
      <w:r>
        <w:t>TO Hulín</w:t>
      </w:r>
    </w:p>
    <w:p w:rsidR="0074181D" w:rsidRDefault="0074181D" w:rsidP="0074181D">
      <w:pPr>
        <w:pStyle w:val="Nadpis4"/>
      </w:pPr>
      <w:r>
        <w:t>Celostátní trať Přerov – Břeclav</w:t>
      </w:r>
    </w:p>
    <w:p w:rsidR="0074181D" w:rsidRDefault="0074181D" w:rsidP="0074181D">
      <w:r>
        <w:t xml:space="preserve">dvoukolejná, TV, </w:t>
      </w:r>
      <w:r w:rsidR="007413A9">
        <w:t xml:space="preserve">nejvyšší </w:t>
      </w:r>
      <w:r>
        <w:t xml:space="preserve">traťová rychlost V = 160 km/h (v žst. Otrokovice V = 120 km/h). </w:t>
      </w:r>
    </w:p>
    <w:p w:rsidR="0074181D" w:rsidRDefault="0074181D" w:rsidP="0074181D">
      <w:pPr>
        <w:pStyle w:val="Bezmezer"/>
      </w:pPr>
      <w:r>
        <w:lastRenderedPageBreak/>
        <w:t>Stávající stav:</w:t>
      </w:r>
    </w:p>
    <w:p w:rsidR="0074181D" w:rsidRDefault="003276F0" w:rsidP="003276F0">
      <w:pPr>
        <w:pStyle w:val="Odstavecseseznamem"/>
        <w:numPr>
          <w:ilvl w:val="0"/>
          <w:numId w:val="7"/>
        </w:numPr>
      </w:pPr>
      <w:r>
        <w:t>kolejnice UIC</w:t>
      </w:r>
      <w:r w:rsidR="0074181D">
        <w:t>60, ve stanicích R65, S49, T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>betonové pražce B91 P, ve stanicích betonové a dřevěné pražce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>upevnění Pandrol Fastclip a Pandrol „e“, ve stanicích tuhé upevnění</w:t>
      </w:r>
    </w:p>
    <w:p w:rsidR="0074181D" w:rsidRDefault="0074181D" w:rsidP="003276F0">
      <w:pPr>
        <w:pStyle w:val="Odstavecseseznamem"/>
        <w:numPr>
          <w:ilvl w:val="0"/>
          <w:numId w:val="7"/>
        </w:numPr>
      </w:pPr>
      <w:r>
        <w:t>zřízená BK v celém úseku</w:t>
      </w:r>
    </w:p>
    <w:p w:rsidR="0074181D" w:rsidRDefault="0074181D" w:rsidP="0074181D">
      <w:pPr>
        <w:pStyle w:val="Nadpis3"/>
      </w:pPr>
      <w:r>
        <w:t>TO Holešov</w:t>
      </w:r>
    </w:p>
    <w:p w:rsidR="0074181D" w:rsidRDefault="0074181D" w:rsidP="0074181D">
      <w:pPr>
        <w:pStyle w:val="Nadpis4"/>
      </w:pPr>
      <w:r>
        <w:t>Regionální trať Kojetín – Valašské Meziříčí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70 km/h.</w:t>
      </w:r>
    </w:p>
    <w:p w:rsidR="0074181D" w:rsidRDefault="0074181D" w:rsidP="0074181D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8"/>
        </w:numPr>
      </w:pPr>
      <w:r>
        <w:t>kolejnice</w:t>
      </w:r>
      <w:r w:rsidR="003276F0">
        <w:t xml:space="preserve"> R65, S</w:t>
      </w:r>
      <w:r>
        <w:t xml:space="preserve">49, </w:t>
      </w:r>
    </w:p>
    <w:p w:rsidR="0074181D" w:rsidRDefault="0074181D" w:rsidP="003276F0">
      <w:pPr>
        <w:pStyle w:val="Odstavecseseznamem"/>
        <w:numPr>
          <w:ilvl w:val="0"/>
          <w:numId w:val="8"/>
        </w:numPr>
      </w:pPr>
      <w:r>
        <w:t xml:space="preserve">betonové pražce SB5, SB8, dřevěné pražce, rozdělení pražců „d“, </w:t>
      </w:r>
    </w:p>
    <w:p w:rsidR="0074181D" w:rsidRDefault="0074181D" w:rsidP="003276F0">
      <w:pPr>
        <w:pStyle w:val="Odstavecseseznamem"/>
        <w:numPr>
          <w:ilvl w:val="0"/>
          <w:numId w:val="8"/>
        </w:numPr>
      </w:pPr>
      <w:r>
        <w:t>upevnění tuhé - rozponové, žebrové</w:t>
      </w:r>
    </w:p>
    <w:p w:rsidR="0074181D" w:rsidRDefault="0074181D" w:rsidP="0074181D">
      <w:pPr>
        <w:pStyle w:val="Nadpis4"/>
      </w:pPr>
      <w:r>
        <w:t>Regionální trať Kroměříž – Zborovice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50 km/h.</w:t>
      </w:r>
    </w:p>
    <w:p w:rsidR="0074181D" w:rsidRDefault="0074181D" w:rsidP="0074181D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9"/>
        </w:numPr>
      </w:pPr>
      <w:r>
        <w:t xml:space="preserve">kolejnice T, S49, </w:t>
      </w:r>
    </w:p>
    <w:p w:rsidR="0074181D" w:rsidRDefault="0074181D" w:rsidP="003276F0">
      <w:pPr>
        <w:pStyle w:val="Odstavecseseznamem"/>
        <w:numPr>
          <w:ilvl w:val="0"/>
          <w:numId w:val="9"/>
        </w:numPr>
      </w:pPr>
      <w:r>
        <w:t xml:space="preserve">betonové pražce, DZP10-T5, dřevěné pražce, </w:t>
      </w:r>
    </w:p>
    <w:p w:rsidR="0074181D" w:rsidRDefault="0074181D" w:rsidP="003276F0">
      <w:pPr>
        <w:pStyle w:val="Odstavecseseznamem"/>
        <w:numPr>
          <w:ilvl w:val="0"/>
          <w:numId w:val="9"/>
        </w:numPr>
      </w:pPr>
      <w:r>
        <w:t>upevnění tuhé - rozponové</w:t>
      </w:r>
    </w:p>
    <w:p w:rsidR="0074181D" w:rsidRDefault="0074181D" w:rsidP="0074181D">
      <w:pPr>
        <w:pStyle w:val="Nadpis3"/>
      </w:pPr>
      <w:r>
        <w:t>TO Valašské Meziříčí</w:t>
      </w:r>
    </w:p>
    <w:p w:rsidR="0074181D" w:rsidRDefault="0074181D" w:rsidP="003276F0">
      <w:pPr>
        <w:pStyle w:val="Nadpis4"/>
      </w:pPr>
      <w:r>
        <w:t>Celostátní trať Hranice na Moravě – Horní Lideč</w:t>
      </w:r>
    </w:p>
    <w:p w:rsidR="0074181D" w:rsidRDefault="0074181D" w:rsidP="0074181D">
      <w:r>
        <w:t xml:space="preserve">dvojkolejná, TV, </w:t>
      </w:r>
      <w:r w:rsidR="007413A9">
        <w:t xml:space="preserve">nejvyšší </w:t>
      </w:r>
      <w:r>
        <w:t>traťová rychlost V = 80 - 100 km/h, ve staničních kolejích V = 40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10"/>
        </w:numPr>
      </w:pPr>
      <w:r>
        <w:t>kolejn</w:t>
      </w:r>
      <w:r w:rsidR="003276F0">
        <w:t>ice S</w:t>
      </w:r>
      <w:r>
        <w:t xml:space="preserve">49 </w:t>
      </w:r>
    </w:p>
    <w:p w:rsidR="0074181D" w:rsidRDefault="0074181D" w:rsidP="003276F0">
      <w:pPr>
        <w:pStyle w:val="Odstavecseseznamem"/>
        <w:numPr>
          <w:ilvl w:val="0"/>
          <w:numId w:val="10"/>
        </w:numPr>
      </w:pPr>
      <w:r>
        <w:t>betonové pražce SB8, B91 S, dřevěné pražce, rozdělení pražců „d“</w:t>
      </w:r>
    </w:p>
    <w:p w:rsidR="0074181D" w:rsidRDefault="0074181D" w:rsidP="003276F0">
      <w:pPr>
        <w:pStyle w:val="Odstavecseseznamem"/>
        <w:numPr>
          <w:ilvl w:val="0"/>
          <w:numId w:val="10"/>
        </w:numPr>
      </w:pPr>
      <w:r>
        <w:t>upevnění pružné Skl14, tuhé - žebrové</w:t>
      </w:r>
    </w:p>
    <w:p w:rsidR="0074181D" w:rsidRDefault="0074181D" w:rsidP="003276F0">
      <w:pPr>
        <w:pStyle w:val="Nadpis4"/>
      </w:pPr>
      <w:r>
        <w:t>Regionální trať Valašské Meziříčí – Rožnov p. R.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60 km/h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1"/>
        </w:numPr>
      </w:pPr>
      <w:r>
        <w:t>kolejnice T, S</w:t>
      </w:r>
      <w:r w:rsidR="0074181D">
        <w:t xml:space="preserve">49 </w:t>
      </w:r>
    </w:p>
    <w:p w:rsidR="0074181D" w:rsidRDefault="0074181D" w:rsidP="003276F0">
      <w:pPr>
        <w:pStyle w:val="Odstavecseseznamem"/>
        <w:numPr>
          <w:ilvl w:val="0"/>
          <w:numId w:val="11"/>
        </w:numPr>
      </w:pPr>
      <w:r>
        <w:t>betonové pražce SB8, SB6, rozdělení pražců „c“, dřevěné pražce</w:t>
      </w:r>
    </w:p>
    <w:p w:rsidR="0074181D" w:rsidRDefault="0074181D" w:rsidP="003276F0">
      <w:pPr>
        <w:pStyle w:val="Odstavecseseznamem"/>
        <w:numPr>
          <w:ilvl w:val="0"/>
          <w:numId w:val="11"/>
        </w:numPr>
      </w:pPr>
      <w:r>
        <w:t>upevnění tuhé – rozponové</w:t>
      </w:r>
    </w:p>
    <w:p w:rsidR="0074181D" w:rsidRDefault="0074181D" w:rsidP="003276F0">
      <w:pPr>
        <w:pStyle w:val="Nadpis4"/>
      </w:pPr>
      <w:r>
        <w:t>Regionální trať Kojetín – Valašské Meziříčí</w:t>
      </w:r>
    </w:p>
    <w:p w:rsidR="0074181D" w:rsidRDefault="0074181D" w:rsidP="0074181D">
      <w:r>
        <w:t>jednokolejná, bez TV,</w:t>
      </w:r>
      <w:r w:rsidR="007413A9" w:rsidRPr="007413A9">
        <w:t xml:space="preserve"> </w:t>
      </w:r>
      <w:r w:rsidR="007413A9">
        <w:t>nejvyšší</w:t>
      </w:r>
      <w:r>
        <w:t xml:space="preserve"> traťová rychlost V = 70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2"/>
        </w:numPr>
      </w:pPr>
      <w:r>
        <w:t>kolejnice R65, S</w:t>
      </w:r>
      <w:r w:rsidR="0074181D">
        <w:t xml:space="preserve">49, </w:t>
      </w:r>
    </w:p>
    <w:p w:rsidR="0074181D" w:rsidRDefault="0074181D" w:rsidP="003276F0">
      <w:pPr>
        <w:pStyle w:val="Odstavecseseznamem"/>
        <w:numPr>
          <w:ilvl w:val="0"/>
          <w:numId w:val="12"/>
        </w:numPr>
      </w:pPr>
      <w:r>
        <w:t xml:space="preserve">betonové pražce SB5, SB8, dřevěné pražce, rozdělení pražců „d“, </w:t>
      </w:r>
    </w:p>
    <w:p w:rsidR="0074181D" w:rsidRDefault="0074181D" w:rsidP="003276F0">
      <w:pPr>
        <w:pStyle w:val="Odstavecseseznamem"/>
        <w:numPr>
          <w:ilvl w:val="0"/>
          <w:numId w:val="12"/>
        </w:numPr>
      </w:pPr>
      <w:r>
        <w:t>upevnění tuhé - rozponové, žebrové</w:t>
      </w:r>
    </w:p>
    <w:p w:rsidR="0074181D" w:rsidRDefault="0074181D" w:rsidP="003276F0">
      <w:pPr>
        <w:pStyle w:val="Nadpis4"/>
      </w:pPr>
      <w:r>
        <w:t>Regionální trať Ostrava hl. n. uhelné nádraží – Valašské Meziříčí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60 - 80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3"/>
        </w:numPr>
      </w:pPr>
      <w:r>
        <w:t>kolejnice R</w:t>
      </w:r>
      <w:r w:rsidR="0074181D">
        <w:t>65, T</w:t>
      </w:r>
    </w:p>
    <w:p w:rsidR="0074181D" w:rsidRDefault="0074181D" w:rsidP="003276F0">
      <w:pPr>
        <w:pStyle w:val="Odstavecseseznamem"/>
        <w:numPr>
          <w:ilvl w:val="0"/>
          <w:numId w:val="13"/>
        </w:numPr>
      </w:pPr>
      <w:r>
        <w:t xml:space="preserve">betonové pražce SB5, SB8, dřevěné pražce, rozdělení pražců „d“, </w:t>
      </w:r>
    </w:p>
    <w:p w:rsidR="0074181D" w:rsidRDefault="0074181D" w:rsidP="003276F0">
      <w:pPr>
        <w:pStyle w:val="Odstavecseseznamem"/>
        <w:numPr>
          <w:ilvl w:val="0"/>
          <w:numId w:val="13"/>
        </w:numPr>
      </w:pPr>
      <w:r>
        <w:t>upevnění tuhé - rozponové, žebrové</w:t>
      </w:r>
    </w:p>
    <w:p w:rsidR="0074181D" w:rsidRDefault="0074181D" w:rsidP="003276F0">
      <w:pPr>
        <w:pStyle w:val="Nadpis3"/>
      </w:pPr>
      <w:r>
        <w:lastRenderedPageBreak/>
        <w:t>TO Vsetín</w:t>
      </w:r>
    </w:p>
    <w:p w:rsidR="0074181D" w:rsidRDefault="0074181D" w:rsidP="003276F0">
      <w:pPr>
        <w:pStyle w:val="Nadpis4"/>
      </w:pPr>
      <w:r>
        <w:t>Celostátní trať Hranice na Moravě – Horní Lideč</w:t>
      </w:r>
    </w:p>
    <w:p w:rsidR="0074181D" w:rsidRDefault="0074181D" w:rsidP="0074181D">
      <w:r>
        <w:t xml:space="preserve">dvojkolejná, TV, </w:t>
      </w:r>
      <w:r w:rsidR="007413A9">
        <w:t xml:space="preserve">nejvyšší </w:t>
      </w:r>
      <w:r>
        <w:t>tra</w:t>
      </w:r>
      <w:r w:rsidR="007413A9">
        <w:t>ťová rychlost V = 80 - 90 km/h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4"/>
        </w:numPr>
      </w:pPr>
      <w:r>
        <w:t>kolejnice S</w:t>
      </w:r>
      <w:r w:rsidR="0074181D">
        <w:t xml:space="preserve">49 </w:t>
      </w:r>
    </w:p>
    <w:p w:rsidR="0074181D" w:rsidRDefault="0074181D" w:rsidP="003276F0">
      <w:pPr>
        <w:pStyle w:val="Odstavecseseznamem"/>
        <w:numPr>
          <w:ilvl w:val="0"/>
          <w:numId w:val="14"/>
        </w:numPr>
      </w:pPr>
      <w:r>
        <w:t>betonové pražce SB8, B91 S, dřevěné pražce, rozdělení pražců „d“</w:t>
      </w:r>
    </w:p>
    <w:p w:rsidR="0074181D" w:rsidRDefault="0074181D" w:rsidP="003276F0">
      <w:pPr>
        <w:pStyle w:val="Odstavecseseznamem"/>
        <w:numPr>
          <w:ilvl w:val="0"/>
          <w:numId w:val="14"/>
        </w:numPr>
      </w:pPr>
      <w:r>
        <w:t>upevnění pružné Skl14, tuhé - žebrové</w:t>
      </w:r>
    </w:p>
    <w:p w:rsidR="0074181D" w:rsidRDefault="0074181D" w:rsidP="003276F0">
      <w:pPr>
        <w:pStyle w:val="Nadpis4"/>
      </w:pPr>
      <w:r>
        <w:t>Regionální trať Vsetín – Velké Karlovice</w:t>
      </w:r>
    </w:p>
    <w:p w:rsidR="0074181D" w:rsidRDefault="0074181D" w:rsidP="0074181D">
      <w:r>
        <w:t>jednokolejná, bez TV,</w:t>
      </w:r>
      <w:r w:rsidR="007413A9" w:rsidRPr="007413A9">
        <w:t xml:space="preserve"> </w:t>
      </w:r>
      <w:r w:rsidR="007413A9">
        <w:t>nejvyšší</w:t>
      </w:r>
      <w:r>
        <w:t xml:space="preserve"> traťová rychlost V = 50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15"/>
        </w:numPr>
      </w:pPr>
      <w:r>
        <w:t>kolejnice T, S49</w:t>
      </w:r>
    </w:p>
    <w:p w:rsidR="0074181D" w:rsidRDefault="0074181D" w:rsidP="003276F0">
      <w:pPr>
        <w:pStyle w:val="Odstavecseseznamem"/>
        <w:numPr>
          <w:ilvl w:val="0"/>
          <w:numId w:val="15"/>
        </w:numPr>
      </w:pPr>
      <w:r>
        <w:t>betonové pražce SB5, rozdělení pražců „c“, dřevěné pražce</w:t>
      </w:r>
    </w:p>
    <w:p w:rsidR="0074181D" w:rsidRDefault="0074181D" w:rsidP="003276F0">
      <w:pPr>
        <w:pStyle w:val="Odstavecseseznamem"/>
        <w:numPr>
          <w:ilvl w:val="0"/>
          <w:numId w:val="15"/>
        </w:numPr>
      </w:pPr>
      <w:r>
        <w:t>upevnění tuhé - rozponové</w:t>
      </w:r>
    </w:p>
    <w:p w:rsidR="0074181D" w:rsidRDefault="0074181D" w:rsidP="0074181D">
      <w:pPr>
        <w:pStyle w:val="Nadpis3"/>
      </w:pPr>
      <w:r>
        <w:t>TO Horní Lideč</w:t>
      </w:r>
    </w:p>
    <w:p w:rsidR="0074181D" w:rsidRDefault="0074181D" w:rsidP="003276F0">
      <w:pPr>
        <w:pStyle w:val="Nadpis4"/>
      </w:pPr>
      <w:r>
        <w:t xml:space="preserve">Regionální trať Staré Město – Vlárský průsmyk 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 xml:space="preserve">traťová rychlost V = 70 km/h. 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16"/>
        </w:numPr>
      </w:pPr>
      <w:r>
        <w:t>kolejnice S</w:t>
      </w:r>
      <w:r w:rsidR="003276F0">
        <w:t>49</w:t>
      </w:r>
      <w:r>
        <w:t xml:space="preserve">, </w:t>
      </w:r>
    </w:p>
    <w:p w:rsidR="0074181D" w:rsidRDefault="0074181D" w:rsidP="003276F0">
      <w:pPr>
        <w:pStyle w:val="Odstavecseseznamem"/>
        <w:numPr>
          <w:ilvl w:val="0"/>
          <w:numId w:val="16"/>
        </w:numPr>
      </w:pPr>
      <w:r>
        <w:t xml:space="preserve">betonové pražce SB8 a SB5, rozdělení pražců „c“, dřevěné pražce, </w:t>
      </w:r>
    </w:p>
    <w:p w:rsidR="0074181D" w:rsidRDefault="0074181D" w:rsidP="003276F0">
      <w:pPr>
        <w:pStyle w:val="Odstavecseseznamem"/>
        <w:numPr>
          <w:ilvl w:val="0"/>
          <w:numId w:val="16"/>
        </w:numPr>
      </w:pPr>
      <w:r>
        <w:t>upevnění tuhé - žebrové a rozponové.</w:t>
      </w:r>
    </w:p>
    <w:p w:rsidR="0074181D" w:rsidRDefault="0074181D" w:rsidP="003276F0">
      <w:pPr>
        <w:pStyle w:val="Nadpis4"/>
      </w:pPr>
      <w:r>
        <w:t xml:space="preserve">Regionální trať Bylnice – Horní Lideč 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70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74181D" w:rsidP="003276F0">
      <w:pPr>
        <w:pStyle w:val="Odstavecseseznamem"/>
        <w:numPr>
          <w:ilvl w:val="0"/>
          <w:numId w:val="17"/>
        </w:numPr>
      </w:pPr>
      <w:r>
        <w:t>kolejnice S49, T</w:t>
      </w:r>
    </w:p>
    <w:p w:rsidR="0074181D" w:rsidRDefault="0074181D" w:rsidP="003276F0">
      <w:pPr>
        <w:pStyle w:val="Odstavecseseznamem"/>
        <w:numPr>
          <w:ilvl w:val="0"/>
          <w:numId w:val="17"/>
        </w:numPr>
      </w:pPr>
      <w:r>
        <w:t xml:space="preserve">betonové pražce SB3, rozdělení pražců „d“, dřevěné pražce, </w:t>
      </w:r>
    </w:p>
    <w:p w:rsidR="0074181D" w:rsidRDefault="0074181D" w:rsidP="003276F0">
      <w:pPr>
        <w:pStyle w:val="Odstavecseseznamem"/>
        <w:numPr>
          <w:ilvl w:val="0"/>
          <w:numId w:val="17"/>
        </w:numPr>
      </w:pPr>
      <w:r>
        <w:t>upevnění tuhé - rozponové.</w:t>
      </w:r>
    </w:p>
    <w:p w:rsidR="0074181D" w:rsidRDefault="0074181D" w:rsidP="003276F0">
      <w:pPr>
        <w:pStyle w:val="Nadpis4"/>
      </w:pPr>
      <w:r>
        <w:t>Celostátní trať Hranice na Moravě – Horní Lideč</w:t>
      </w:r>
    </w:p>
    <w:p w:rsidR="0074181D" w:rsidRDefault="0074181D" w:rsidP="0074181D">
      <w:r>
        <w:t>dvojkolejná, TV,</w:t>
      </w:r>
      <w:r w:rsidR="007413A9" w:rsidRPr="007413A9">
        <w:t xml:space="preserve"> </w:t>
      </w:r>
      <w:r w:rsidR="007413A9">
        <w:t>nejvyšší</w:t>
      </w:r>
      <w:r>
        <w:t xml:space="preserve"> traťová rychlost V = 80 km/h, ve staničních kolejích V = 40 km/h.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8"/>
        </w:numPr>
      </w:pPr>
      <w:r>
        <w:t>kolejnice S</w:t>
      </w:r>
      <w:r w:rsidR="0074181D">
        <w:t xml:space="preserve">49 </w:t>
      </w:r>
    </w:p>
    <w:p w:rsidR="0074181D" w:rsidRDefault="0074181D" w:rsidP="003276F0">
      <w:pPr>
        <w:pStyle w:val="Odstavecseseznamem"/>
        <w:numPr>
          <w:ilvl w:val="0"/>
          <w:numId w:val="18"/>
        </w:numPr>
      </w:pPr>
      <w:r>
        <w:t>betonové pražce SB6</w:t>
      </w:r>
      <w:r w:rsidR="00C41E7A">
        <w:t>, SB8</w:t>
      </w:r>
      <w:r>
        <w:t>, TOS, B91 S, dřevěné pražce, rozdělení pražců „d“</w:t>
      </w:r>
    </w:p>
    <w:p w:rsidR="0074181D" w:rsidRDefault="0074181D" w:rsidP="003276F0">
      <w:pPr>
        <w:pStyle w:val="Odstavecseseznamem"/>
        <w:numPr>
          <w:ilvl w:val="0"/>
          <w:numId w:val="18"/>
        </w:numPr>
      </w:pPr>
      <w:r>
        <w:t>upevnění pružné Skl14, tuhé - žebrové</w:t>
      </w:r>
    </w:p>
    <w:p w:rsidR="0074181D" w:rsidRDefault="0074181D" w:rsidP="0074181D">
      <w:pPr>
        <w:pStyle w:val="Nadpis3"/>
      </w:pPr>
      <w:r>
        <w:t>TO Kunovice</w:t>
      </w:r>
    </w:p>
    <w:p w:rsidR="0074181D" w:rsidRDefault="0074181D" w:rsidP="003276F0">
      <w:pPr>
        <w:pStyle w:val="Nadpis4"/>
      </w:pPr>
      <w:r>
        <w:t>Regionální trať Staré Město – Vlárský průsmyk</w:t>
      </w:r>
    </w:p>
    <w:p w:rsidR="0074181D" w:rsidRDefault="0074181D" w:rsidP="0074181D">
      <w:r>
        <w:t>jednokolejná, bez TV,</w:t>
      </w:r>
      <w:r w:rsidR="007413A9" w:rsidRPr="007413A9">
        <w:t xml:space="preserve"> </w:t>
      </w:r>
      <w:r w:rsidR="007413A9">
        <w:t>nejvyšší</w:t>
      </w:r>
      <w:r>
        <w:t xml:space="preserve"> traťová rychlost V = 80 km/h</w:t>
      </w:r>
    </w:p>
    <w:p w:rsidR="0074181D" w:rsidRDefault="0074181D" w:rsidP="003276F0">
      <w:pPr>
        <w:pStyle w:val="Bezmezer"/>
      </w:pPr>
      <w:r>
        <w:t>Stávající stav:</w:t>
      </w:r>
    </w:p>
    <w:p w:rsidR="0074181D" w:rsidRDefault="003276F0" w:rsidP="003276F0">
      <w:pPr>
        <w:pStyle w:val="Odstavecseseznamem"/>
        <w:numPr>
          <w:ilvl w:val="0"/>
          <w:numId w:val="19"/>
        </w:numPr>
      </w:pPr>
      <w:r>
        <w:t>kolejnice S</w:t>
      </w:r>
      <w:r w:rsidR="0074181D">
        <w:t>49</w:t>
      </w:r>
    </w:p>
    <w:p w:rsidR="0074181D" w:rsidRDefault="0074181D" w:rsidP="003276F0">
      <w:pPr>
        <w:pStyle w:val="Odstavecseseznamem"/>
        <w:numPr>
          <w:ilvl w:val="0"/>
          <w:numId w:val="19"/>
        </w:numPr>
      </w:pPr>
      <w:r>
        <w:t>betonové pražce SB8 a SB5, rozdělení pražců „c“, dřevěné pražce</w:t>
      </w:r>
    </w:p>
    <w:p w:rsidR="0074181D" w:rsidRDefault="0074181D" w:rsidP="003276F0">
      <w:pPr>
        <w:pStyle w:val="Odstavecseseznamem"/>
        <w:numPr>
          <w:ilvl w:val="0"/>
          <w:numId w:val="19"/>
        </w:numPr>
      </w:pPr>
      <w:r>
        <w:t>upevnění tuhé - žebrové a rozponové.</w:t>
      </w:r>
    </w:p>
    <w:p w:rsidR="0074181D" w:rsidRDefault="0074181D" w:rsidP="003276F0">
      <w:pPr>
        <w:pStyle w:val="Nadpis4"/>
      </w:pPr>
      <w:r>
        <w:t>Regionální trať Újezdec u Luhačovic – Luhačovice</w:t>
      </w:r>
    </w:p>
    <w:p w:rsidR="0074181D" w:rsidRDefault="0074181D" w:rsidP="0074181D">
      <w:r>
        <w:t xml:space="preserve">jednokolejná, bez TV, </w:t>
      </w:r>
      <w:r w:rsidR="007413A9">
        <w:t xml:space="preserve">nejvyšší </w:t>
      </w:r>
      <w:r>
        <w:t>traťová rychlost V = 50 km/h.</w:t>
      </w:r>
    </w:p>
    <w:p w:rsidR="0074181D" w:rsidRDefault="0074181D" w:rsidP="003276F0">
      <w:pPr>
        <w:pStyle w:val="Bezmezer"/>
      </w:pPr>
      <w:r>
        <w:lastRenderedPageBreak/>
        <w:t>Stávající stav:</w:t>
      </w:r>
    </w:p>
    <w:p w:rsidR="0074181D" w:rsidRDefault="003276F0" w:rsidP="003276F0">
      <w:pPr>
        <w:pStyle w:val="Odstavecseseznamem"/>
        <w:numPr>
          <w:ilvl w:val="0"/>
          <w:numId w:val="20"/>
        </w:numPr>
      </w:pPr>
      <w:r>
        <w:t>kolejnice S49 a R</w:t>
      </w:r>
      <w:r w:rsidR="0074181D">
        <w:t xml:space="preserve">65 </w:t>
      </w:r>
    </w:p>
    <w:p w:rsidR="0074181D" w:rsidRDefault="0074181D" w:rsidP="003276F0">
      <w:pPr>
        <w:pStyle w:val="Odstavecseseznamem"/>
        <w:numPr>
          <w:ilvl w:val="0"/>
          <w:numId w:val="20"/>
        </w:numPr>
      </w:pPr>
      <w:r>
        <w:t xml:space="preserve">betonové pražce SB8 a SB5, pražce dřevěné, rozdělení pražců „c“ </w:t>
      </w:r>
    </w:p>
    <w:p w:rsidR="0074181D" w:rsidRDefault="0074181D" w:rsidP="003276F0">
      <w:pPr>
        <w:pStyle w:val="Odstavecseseznamem"/>
        <w:numPr>
          <w:ilvl w:val="0"/>
          <w:numId w:val="20"/>
        </w:numPr>
      </w:pPr>
      <w:r>
        <w:t>upevnění tuhé - žebrové a rozponové.</w:t>
      </w:r>
    </w:p>
    <w:p w:rsidR="00D47C45" w:rsidRDefault="00D47C45" w:rsidP="00533FA0">
      <w:pPr>
        <w:pStyle w:val="Nadpis2"/>
      </w:pPr>
      <w:r>
        <w:t>Nový stav</w:t>
      </w:r>
    </w:p>
    <w:p w:rsidR="00C41E7A" w:rsidRDefault="00C41E7A" w:rsidP="00C41E7A">
      <w:r>
        <w:t xml:space="preserve">Předmětem zakázky je průběžné provádění údržbových a opravných prací na železničním svršku i spodku zadávaných průběžně po celou dobu trvání zakázky. Objemy jednotlivých položek a charakter prací se může měnit podle aktuálních požadavků vyplývajících z množství a četnosti závad zjištěných z defektoskopických kontrol, prohlídek a revizí, a také podle přidělených finančních prostředků. </w:t>
      </w:r>
      <w:r w:rsidR="00D47C45">
        <w:t>Po opravě nesmí být překročeny mezní stavební odchylky při</w:t>
      </w:r>
      <w:r w:rsidR="00E90494">
        <w:t xml:space="preserve"> přejímce prací dle ČSN 73 6360-</w:t>
      </w:r>
      <w:r w:rsidR="00D47C45">
        <w:t>2. Práce a dodávky budou</w:t>
      </w:r>
      <w:r w:rsidR="00E90494">
        <w:t xml:space="preserve"> provedeny dle příslušných </w:t>
      </w:r>
      <w:r>
        <w:t xml:space="preserve">a platných předpisů, norem a </w:t>
      </w:r>
      <w:r w:rsidR="00E90494">
        <w:t>TKP.</w:t>
      </w:r>
      <w:r w:rsidRPr="00C41E7A">
        <w:t xml:space="preserve"> </w:t>
      </w:r>
    </w:p>
    <w:p w:rsidR="00D47C45" w:rsidRDefault="00D47C45" w:rsidP="00E90494">
      <w:pPr>
        <w:pStyle w:val="Nadpis3"/>
      </w:pPr>
      <w:r>
        <w:t>Rozsah prací</w:t>
      </w:r>
      <w:r w:rsidR="00C41E7A" w:rsidRPr="00C41E7A">
        <w:t xml:space="preserve"> </w:t>
      </w:r>
      <w:r w:rsidR="00C41E7A">
        <w:t>a soupis materiálu</w:t>
      </w:r>
    </w:p>
    <w:p w:rsidR="00D47C45" w:rsidRDefault="00C41E7A" w:rsidP="00D47C45">
      <w:r>
        <w:t xml:space="preserve">Jednotlivé položky jsou uvedeny </w:t>
      </w:r>
      <w:r w:rsidR="00171177">
        <w:t xml:space="preserve">v soupisu prací a materiálu: </w:t>
      </w:r>
      <w:r w:rsidR="00015C16" w:rsidRPr="0082609E">
        <w:rPr>
          <w:i/>
        </w:rPr>
        <w:t>Údržba, opravy a odstraňování závad u ST 2019</w:t>
      </w:r>
      <w:r w:rsidR="007413A9" w:rsidRPr="0082609E">
        <w:rPr>
          <w:i/>
        </w:rPr>
        <w:t xml:space="preserve"> </w:t>
      </w:r>
      <w:r w:rsidR="0082609E">
        <w:rPr>
          <w:i/>
        </w:rPr>
        <w:t>–</w:t>
      </w:r>
      <w:r w:rsidR="007413A9" w:rsidRPr="0082609E">
        <w:rPr>
          <w:i/>
        </w:rPr>
        <w:t xml:space="preserve"> </w:t>
      </w:r>
      <w:r w:rsidR="007413A9" w:rsidRPr="00C41E7A">
        <w:rPr>
          <w:i/>
        </w:rPr>
        <w:t>ST</w:t>
      </w:r>
      <w:r w:rsidR="0082609E" w:rsidRPr="00C41E7A">
        <w:rPr>
          <w:i/>
        </w:rPr>
        <w:t> </w:t>
      </w:r>
      <w:r w:rsidR="007413A9" w:rsidRPr="00C41E7A">
        <w:rPr>
          <w:i/>
        </w:rPr>
        <w:t>ZLN</w:t>
      </w:r>
      <w:r>
        <w:rPr>
          <w:i/>
        </w:rPr>
        <w:t>.</w:t>
      </w:r>
    </w:p>
    <w:p w:rsidR="00D47C45" w:rsidRDefault="00C41E7A" w:rsidP="00D47C45">
      <w:r>
        <w:t xml:space="preserve">Pozn.: Skutečné množství materiálu a charakter a objemy požadovaných prací nelze vzhledem k jejich nepředvídatelnosti a naléhavosti oprav předem zadat. Jedná se pouze o rámcový odhad skutečnosti. </w:t>
      </w:r>
    </w:p>
    <w:p w:rsidR="0082609E" w:rsidRDefault="0082609E" w:rsidP="0082609E">
      <w:pPr>
        <w:pStyle w:val="Nadpis3"/>
      </w:pPr>
      <w:r>
        <w:t>OVN – Ostatní a vedlejší náklady</w:t>
      </w:r>
    </w:p>
    <w:p w:rsidR="0082609E" w:rsidRDefault="0082609E" w:rsidP="0082609E">
      <w:r>
        <w:t xml:space="preserve">OVN jsou v soupisu prací a materiálu uvedeny jako zvláštní díl. V soupisu prací a materiálu se pro možnost přímého zadání procent (u položek, které jsou zadávány procentuálně) uvažují základny pro výpočet jako 1/100 skutečného základu. </w:t>
      </w:r>
    </w:p>
    <w:p w:rsidR="00D47C45" w:rsidRDefault="00D47C45" w:rsidP="00533FA0">
      <w:pPr>
        <w:pStyle w:val="Nadpis2"/>
      </w:pPr>
      <w:r>
        <w:t>Plánované výluky</w:t>
      </w:r>
    </w:p>
    <w:p w:rsidR="00CF1BB4" w:rsidRDefault="00D47C45" w:rsidP="00D47C45">
      <w:r>
        <w:t>Dle ročního, střednědobého a měsíčního plánu výluk</w:t>
      </w:r>
      <w:r w:rsidR="00171177">
        <w:t xml:space="preserve">. Četnost výluk a délka jejich trvání </w:t>
      </w:r>
      <w:r w:rsidR="00533FA0">
        <w:t>je</w:t>
      </w:r>
      <w:r w:rsidR="00171177">
        <w:t xml:space="preserve"> závis</w:t>
      </w:r>
      <w:r w:rsidR="00533FA0">
        <w:t xml:space="preserve">lá </w:t>
      </w:r>
      <w:r w:rsidR="00171177">
        <w:t>na výskytu</w:t>
      </w:r>
      <w:r w:rsidR="007413A9">
        <w:t xml:space="preserve"> a charakteru</w:t>
      </w:r>
      <w:r w:rsidR="00171177">
        <w:t xml:space="preserve"> závad na železničním svršku a jejich závažnosti.</w:t>
      </w:r>
    </w:p>
    <w:p w:rsidR="007413A9" w:rsidRDefault="007413A9" w:rsidP="007413A9">
      <w:pPr>
        <w:pStyle w:val="Nadpis3"/>
      </w:pPr>
      <w:r>
        <w:t>Zhotovitel zajistí a dodá</w:t>
      </w:r>
    </w:p>
    <w:p w:rsidR="007413A9" w:rsidRDefault="007413A9" w:rsidP="007413A9">
      <w:pPr>
        <w:pStyle w:val="Odstavecseseznamem"/>
        <w:numPr>
          <w:ilvl w:val="0"/>
          <w:numId w:val="23"/>
        </w:numPr>
      </w:pPr>
      <w:r>
        <w:t>Veškeré práce, materiál a přepravy uvedené v soupisu prací a materiálu.</w:t>
      </w:r>
    </w:p>
    <w:p w:rsidR="007413A9" w:rsidRDefault="007413A9" w:rsidP="007413A9">
      <w:pPr>
        <w:pStyle w:val="Odstavecseseznamem"/>
        <w:numPr>
          <w:ilvl w:val="0"/>
          <w:numId w:val="23"/>
        </w:numPr>
      </w:pPr>
      <w:r>
        <w:t>Zajistí uzávěry dotčených přejezdů.</w:t>
      </w:r>
    </w:p>
    <w:p w:rsidR="007413A9" w:rsidRDefault="007413A9" w:rsidP="007413A9">
      <w:pPr>
        <w:pStyle w:val="Odstavecseseznamem"/>
        <w:numPr>
          <w:ilvl w:val="0"/>
          <w:numId w:val="23"/>
        </w:numPr>
      </w:pPr>
      <w:r>
        <w:t>Technologické postupy výlukových prací dle Pokynu generálního ředitele č. 17 „Hospodárné využívání výlukových časů při opravných a údržbových pracích na železničních drahách ve správě Správy železniční dopravní cesty, státní organizace“, č. j. S3583/2013-TÚDC ze dne 1. října 2013.</w:t>
      </w:r>
    </w:p>
    <w:p w:rsidR="007413A9" w:rsidRDefault="007413A9" w:rsidP="007413A9">
      <w:pPr>
        <w:pStyle w:val="Nadpis3"/>
      </w:pPr>
      <w:r>
        <w:t>Objednatel dodá</w:t>
      </w:r>
    </w:p>
    <w:p w:rsidR="007413A9" w:rsidRDefault="007413A9" w:rsidP="007413A9">
      <w:r>
        <w:t xml:space="preserve">Seznam vlastníků kabelových tras a inženýrských sítí. </w:t>
      </w:r>
      <w:r>
        <w:tab/>
      </w:r>
      <w:r>
        <w:tab/>
      </w:r>
    </w:p>
    <w:p w:rsidR="007413A9" w:rsidRDefault="007413A9" w:rsidP="007413A9">
      <w:pPr>
        <w:pStyle w:val="Nadpis3"/>
      </w:pPr>
      <w:r>
        <w:t xml:space="preserve">Další </w:t>
      </w:r>
      <w:r w:rsidRPr="00573305">
        <w:rPr>
          <w:rStyle w:val="Nadpis3Char"/>
          <w:b/>
        </w:rPr>
        <w:t>požadavky</w:t>
      </w:r>
      <w:r>
        <w:t xml:space="preserve"> objednatele</w:t>
      </w:r>
    </w:p>
    <w:p w:rsidR="007413A9" w:rsidRDefault="007413A9" w:rsidP="007413A9">
      <w:r>
        <w:t>Objednatel předpokládá dodávku kameniva převážně z kamenolomu splňující technicko-kvalitativní podmínky, který je nejblíže k pracovnímu místu. V případě využití vzdálenějšího kamenolomu žádá objednatel o zdůvodnění a informování minimálně 7 dní před plánovaným datem dodání na stavbu.</w:t>
      </w:r>
    </w:p>
    <w:p w:rsidR="007413A9" w:rsidRDefault="007413A9" w:rsidP="007413A9">
      <w:r>
        <w:t xml:space="preserve">V případě, že dodávka kameniva bude prováděna jinou cestou, než nejkratší možnou, musí zhotovitel o této skutečnosti informovat objednatele před uskutečněním cesty a náležitě zdůvodnit, případně doložit podklady, pro tuto skutečnost. </w:t>
      </w:r>
    </w:p>
    <w:p w:rsidR="007413A9" w:rsidRDefault="007413A9" w:rsidP="007413A9">
      <w:r>
        <w:t>Pokud nebudou dodrženy výše popsané podmínky, objednatel si vyhrazuje právo, aby zmíněné dodávky kameniva byly účtovány dle jejich nejkratší možné cesty.</w:t>
      </w:r>
    </w:p>
    <w:p w:rsidR="007413A9" w:rsidRDefault="007413A9" w:rsidP="007413A9">
      <w:r>
        <w:t>Nejdelší možná účtovatelná přeprava mechanizace na místo prováděných prací je 200 km.</w:t>
      </w:r>
    </w:p>
    <w:p w:rsidR="0082609E" w:rsidRDefault="007413A9" w:rsidP="007413A9">
      <w:r>
        <w:lastRenderedPageBreak/>
        <w:t xml:space="preserve">Poplatek za použití dopravní cesty je započítán v rozpočtových položkách za přepravu. </w:t>
      </w:r>
    </w:p>
    <w:p w:rsidR="007413A9" w:rsidRDefault="0082609E" w:rsidP="007413A9">
      <w:r w:rsidRPr="0082609E">
        <w:t xml:space="preserve">U přepravy </w:t>
      </w:r>
      <w:r>
        <w:t>materiálu</w:t>
      </w:r>
      <w:r w:rsidRPr="0082609E">
        <w:t xml:space="preserve"> po železnici dopravcem je uvažováno o použití přepravy bez kalkulování zpáteční cesty. Pro</w:t>
      </w:r>
      <w:r>
        <w:t xml:space="preserve"> ty</w:t>
      </w:r>
      <w:r w:rsidRPr="0082609E">
        <w:t>to</w:t>
      </w:r>
      <w:r>
        <w:t xml:space="preserve"> případy</w:t>
      </w:r>
      <w:r w:rsidRPr="0082609E">
        <w:t xml:space="preserve"> </w:t>
      </w:r>
      <w:r>
        <w:t>s</w:t>
      </w:r>
      <w:r w:rsidRPr="0082609E">
        <w:t>e použi</w:t>
      </w:r>
      <w:r>
        <w:t>je</w:t>
      </w:r>
      <w:r w:rsidRPr="0082609E">
        <w:t xml:space="preserve"> položka s poloviční vzdáleností ujeté trasy. Viz. popis a poznámka polož</w:t>
      </w:r>
      <w:r>
        <w:t>ek</w:t>
      </w:r>
      <w:r w:rsidRPr="0082609E">
        <w:t xml:space="preserve"> pro přepravu.</w:t>
      </w:r>
    </w:p>
    <w:p w:rsidR="007413A9" w:rsidRDefault="007413A9" w:rsidP="007413A9">
      <w:r>
        <w:t>Při konečné předávce prací budou zhotovitelem dodány datové výstupy ASP pro kontrolu dosažených posunů a zdvihů koleje.</w:t>
      </w:r>
    </w:p>
    <w:p w:rsidR="00BC2208" w:rsidRDefault="00710D6D" w:rsidP="007413A9">
      <w:r w:rsidRPr="00710D6D">
        <w:t xml:space="preserve">Ocelový šrot </w:t>
      </w:r>
      <w:r>
        <w:t xml:space="preserve">a veškerý vyzískaný materiál </w:t>
      </w:r>
      <w:r w:rsidRPr="00710D6D">
        <w:t>bude protokolárně předán pověřené osobě správce tratí.</w:t>
      </w:r>
      <w:bookmarkStart w:id="0" w:name="_GoBack"/>
      <w:bookmarkEnd w:id="0"/>
    </w:p>
    <w:sectPr w:rsidR="00BC2208" w:rsidSect="00417575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590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9E8" w:rsidRDefault="00D729E8" w:rsidP="00962258">
      <w:pPr>
        <w:spacing w:after="0" w:line="240" w:lineRule="auto"/>
      </w:pPr>
      <w:r>
        <w:separator/>
      </w:r>
    </w:p>
  </w:endnote>
  <w:end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3063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3063C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B8518B">
          <w:pPr>
            <w:pStyle w:val="Zpat"/>
          </w:pPr>
        </w:p>
      </w:tc>
      <w:tc>
        <w:tcPr>
          <w:tcW w:w="2921" w:type="dxa"/>
        </w:tcPr>
        <w:p w:rsidR="00F1715C" w:rsidRDefault="00F1715C" w:rsidP="00D831A3">
          <w:pPr>
            <w:pStyle w:val="Zpat"/>
          </w:pPr>
        </w:p>
      </w:tc>
    </w:tr>
  </w:tbl>
  <w:p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A72A07F" wp14:editId="7A84014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3532C6A8" wp14:editId="77FBF33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306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3063C">
            <w:rPr>
              <w:rStyle w:val="slostrnky"/>
              <w:noProof/>
            </w:rPr>
            <w:t>6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Správa železniční dopravní cesty, státní organizace</w:t>
          </w:r>
        </w:p>
        <w:p w:rsidR="00F1715C" w:rsidRDefault="00F1715C" w:rsidP="00CF1BB4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CF1BB4">
          <w:pPr>
            <w:pStyle w:val="Zpat"/>
            <w:jc w:val="left"/>
          </w:pPr>
          <w:r>
            <w:t>Sídlo: Dlážděná 1003/7, 110 00 Praha 1</w:t>
          </w:r>
        </w:p>
        <w:p w:rsidR="00F1715C" w:rsidRDefault="00F1715C" w:rsidP="00CF1BB4">
          <w:pPr>
            <w:pStyle w:val="Zpat"/>
            <w:jc w:val="left"/>
          </w:pPr>
          <w:r>
            <w:t>IČ: 709 94 234 DIČ: CZ 709 94 234</w:t>
          </w:r>
        </w:p>
        <w:p w:rsidR="00F1715C" w:rsidRDefault="00F1715C" w:rsidP="00CF1BB4">
          <w:pPr>
            <w:pStyle w:val="Zpat"/>
            <w:jc w:val="left"/>
          </w:pPr>
          <w:r>
            <w:t>www.szdc.cz</w:t>
          </w:r>
        </w:p>
      </w:tc>
      <w:tc>
        <w:tcPr>
          <w:tcW w:w="2921" w:type="dxa"/>
        </w:tcPr>
        <w:p w:rsidR="00F1715C" w:rsidRDefault="00F1715C" w:rsidP="00460660">
          <w:pPr>
            <w:pStyle w:val="Zpat"/>
          </w:pPr>
        </w:p>
      </w:tc>
    </w:tr>
  </w:tbl>
  <w:p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1552" behindDoc="1" locked="1" layoutInCell="1" allowOverlap="1" wp14:anchorId="17AEA388" wp14:editId="21C459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o:spid="_x0000_s1026" style="position:absolute;z-index:-2516449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0528" behindDoc="1" locked="1" layoutInCell="1" allowOverlap="1" wp14:anchorId="04A55780" wp14:editId="561A6FA3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o:spid="_x0000_s1026" style="position:absolute;z-index:-2516459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9E8" w:rsidRDefault="00D729E8" w:rsidP="00962258">
      <w:pPr>
        <w:spacing w:after="0" w:line="240" w:lineRule="auto"/>
      </w:pPr>
      <w:r>
        <w:separator/>
      </w:r>
    </w:p>
  </w:footnote>
  <w:footnote w:type="continuationSeparator" w:id="0">
    <w:p w:rsidR="00D729E8" w:rsidRDefault="00D729E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:rsidR="00F1715C" w:rsidRPr="00D6163D" w:rsidRDefault="00F1715C" w:rsidP="00D6163D">
          <w:pPr>
            <w:pStyle w:val="Druhdokumentu"/>
          </w:pPr>
        </w:p>
      </w:tc>
    </w:tr>
  </w:tbl>
  <w:p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F1715C" w:rsidRPr="00D6163D" w:rsidRDefault="00F1715C" w:rsidP="00FC6389">
          <w:pPr>
            <w:pStyle w:val="Druhdokumentu"/>
          </w:pPr>
        </w:p>
      </w:tc>
    </w:tr>
    <w:tr w:rsidR="009F392E" w:rsidTr="00417575">
      <w:trPr>
        <w:trHeight w:hRule="exact" w:val="601"/>
      </w:trPr>
      <w:tc>
        <w:tcPr>
          <w:tcW w:w="1361" w:type="dxa"/>
          <w:tcMar>
            <w:left w:w="0" w:type="dxa"/>
            <w:right w:w="0" w:type="dxa"/>
          </w:tcMar>
        </w:tcPr>
        <w:p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:rsidR="009F392E" w:rsidRPr="00D6163D" w:rsidRDefault="009F392E" w:rsidP="00FC6389">
          <w:pPr>
            <w:pStyle w:val="Druhdokumentu"/>
          </w:pPr>
        </w:p>
      </w:tc>
    </w:tr>
  </w:tbl>
  <w:p w:rsidR="00F1715C" w:rsidRPr="00D6163D" w:rsidRDefault="00F1715C" w:rsidP="00FC6389">
    <w:pPr>
      <w:pStyle w:val="Zhlav"/>
      <w:rPr>
        <w:sz w:val="8"/>
        <w:szCs w:val="8"/>
      </w:rPr>
    </w:pPr>
  </w:p>
  <w:p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>
    <w:nsid w:val="08CE71B6"/>
    <w:multiLevelType w:val="hybridMultilevel"/>
    <w:tmpl w:val="2474EE1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E0C64"/>
    <w:multiLevelType w:val="hybridMultilevel"/>
    <w:tmpl w:val="2EAE3E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92998"/>
    <w:multiLevelType w:val="hybridMultilevel"/>
    <w:tmpl w:val="C4E8A1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>
    <w:nsid w:val="24B43EB6"/>
    <w:multiLevelType w:val="hybridMultilevel"/>
    <w:tmpl w:val="08FE4C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76403"/>
    <w:multiLevelType w:val="multilevel"/>
    <w:tmpl w:val="0D34D660"/>
    <w:numStyleLink w:val="ListBulletmultilevel"/>
  </w:abstractNum>
  <w:abstractNum w:abstractNumId="7">
    <w:nsid w:val="2E647587"/>
    <w:multiLevelType w:val="hybridMultilevel"/>
    <w:tmpl w:val="FCF03A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94014E"/>
    <w:multiLevelType w:val="hybridMultilevel"/>
    <w:tmpl w:val="8A369A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8825F3"/>
    <w:multiLevelType w:val="hybridMultilevel"/>
    <w:tmpl w:val="38267B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151457"/>
    <w:multiLevelType w:val="hybridMultilevel"/>
    <w:tmpl w:val="1EF26A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A47410"/>
    <w:multiLevelType w:val="hybridMultilevel"/>
    <w:tmpl w:val="B24A42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6A152D8"/>
    <w:multiLevelType w:val="hybridMultilevel"/>
    <w:tmpl w:val="FC782AC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311F4A"/>
    <w:multiLevelType w:val="hybridMultilevel"/>
    <w:tmpl w:val="3FD425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86C0E"/>
    <w:multiLevelType w:val="hybridMultilevel"/>
    <w:tmpl w:val="212E53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BA7168"/>
    <w:multiLevelType w:val="hybridMultilevel"/>
    <w:tmpl w:val="09A682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421982"/>
    <w:multiLevelType w:val="hybridMultilevel"/>
    <w:tmpl w:val="662E76E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E34182"/>
    <w:multiLevelType w:val="hybridMultilevel"/>
    <w:tmpl w:val="A20057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070991"/>
    <w:multiLevelType w:val="multilevel"/>
    <w:tmpl w:val="CABE99FC"/>
    <w:numStyleLink w:val="ListNumbermultilevel"/>
  </w:abstractNum>
  <w:abstractNum w:abstractNumId="19">
    <w:nsid w:val="77584473"/>
    <w:multiLevelType w:val="hybridMultilevel"/>
    <w:tmpl w:val="5CB4CD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B7107"/>
    <w:multiLevelType w:val="hybridMultilevel"/>
    <w:tmpl w:val="05226C64"/>
    <w:lvl w:ilvl="0" w:tplc="040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7D433C32"/>
    <w:multiLevelType w:val="hybridMultilevel"/>
    <w:tmpl w:val="FD0AF1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F3C7B0D"/>
    <w:multiLevelType w:val="hybridMultilevel"/>
    <w:tmpl w:val="CDBA0A9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8"/>
  </w:num>
  <w:num w:numId="5">
    <w:abstractNumId w:val="10"/>
  </w:num>
  <w:num w:numId="6">
    <w:abstractNumId w:val="19"/>
  </w:num>
  <w:num w:numId="7">
    <w:abstractNumId w:val="17"/>
  </w:num>
  <w:num w:numId="8">
    <w:abstractNumId w:val="13"/>
  </w:num>
  <w:num w:numId="9">
    <w:abstractNumId w:val="7"/>
  </w:num>
  <w:num w:numId="10">
    <w:abstractNumId w:val="12"/>
  </w:num>
  <w:num w:numId="11">
    <w:abstractNumId w:val="8"/>
  </w:num>
  <w:num w:numId="12">
    <w:abstractNumId w:val="5"/>
  </w:num>
  <w:num w:numId="13">
    <w:abstractNumId w:val="3"/>
  </w:num>
  <w:num w:numId="14">
    <w:abstractNumId w:val="15"/>
  </w:num>
  <w:num w:numId="15">
    <w:abstractNumId w:val="16"/>
  </w:num>
  <w:num w:numId="16">
    <w:abstractNumId w:val="1"/>
  </w:num>
  <w:num w:numId="17">
    <w:abstractNumId w:val="14"/>
  </w:num>
  <w:num w:numId="18">
    <w:abstractNumId w:val="9"/>
  </w:num>
  <w:num w:numId="19">
    <w:abstractNumId w:val="2"/>
  </w:num>
  <w:num w:numId="20">
    <w:abstractNumId w:val="21"/>
  </w:num>
  <w:num w:numId="21">
    <w:abstractNumId w:val="11"/>
  </w:num>
  <w:num w:numId="22">
    <w:abstractNumId w:val="20"/>
  </w:num>
  <w:num w:numId="23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985"/>
    <w:rsid w:val="00015C16"/>
    <w:rsid w:val="000401BD"/>
    <w:rsid w:val="00072C1E"/>
    <w:rsid w:val="000C295D"/>
    <w:rsid w:val="000E23A7"/>
    <w:rsid w:val="0010693F"/>
    <w:rsid w:val="00114472"/>
    <w:rsid w:val="0013063C"/>
    <w:rsid w:val="001550BC"/>
    <w:rsid w:val="001605B9"/>
    <w:rsid w:val="00170EC5"/>
    <w:rsid w:val="00171177"/>
    <w:rsid w:val="001747C1"/>
    <w:rsid w:val="00184743"/>
    <w:rsid w:val="00207DF5"/>
    <w:rsid w:val="00224750"/>
    <w:rsid w:val="00280E07"/>
    <w:rsid w:val="002A6004"/>
    <w:rsid w:val="002C31BF"/>
    <w:rsid w:val="002D08B1"/>
    <w:rsid w:val="002D7166"/>
    <w:rsid w:val="002E0CD7"/>
    <w:rsid w:val="003276F0"/>
    <w:rsid w:val="00357BC6"/>
    <w:rsid w:val="00392985"/>
    <w:rsid w:val="003956C6"/>
    <w:rsid w:val="003A70FE"/>
    <w:rsid w:val="003F3749"/>
    <w:rsid w:val="00417575"/>
    <w:rsid w:val="00450F07"/>
    <w:rsid w:val="00453CD3"/>
    <w:rsid w:val="00460660"/>
    <w:rsid w:val="00486107"/>
    <w:rsid w:val="00491827"/>
    <w:rsid w:val="004A1F8A"/>
    <w:rsid w:val="004C4399"/>
    <w:rsid w:val="004C787C"/>
    <w:rsid w:val="004E143C"/>
    <w:rsid w:val="004E3A53"/>
    <w:rsid w:val="004F4B9B"/>
    <w:rsid w:val="00511AB9"/>
    <w:rsid w:val="00520620"/>
    <w:rsid w:val="00523EA7"/>
    <w:rsid w:val="00533FA0"/>
    <w:rsid w:val="00553375"/>
    <w:rsid w:val="00573305"/>
    <w:rsid w:val="005736B7"/>
    <w:rsid w:val="00575E5A"/>
    <w:rsid w:val="005C71DC"/>
    <w:rsid w:val="005F1404"/>
    <w:rsid w:val="0061068E"/>
    <w:rsid w:val="00646567"/>
    <w:rsid w:val="00660AD3"/>
    <w:rsid w:val="00677B7F"/>
    <w:rsid w:val="006A5570"/>
    <w:rsid w:val="006A689C"/>
    <w:rsid w:val="006B3D79"/>
    <w:rsid w:val="006C7CF5"/>
    <w:rsid w:val="006D06D3"/>
    <w:rsid w:val="006D7AFE"/>
    <w:rsid w:val="006E0578"/>
    <w:rsid w:val="006E314D"/>
    <w:rsid w:val="00710723"/>
    <w:rsid w:val="00710D6D"/>
    <w:rsid w:val="00723ED1"/>
    <w:rsid w:val="007413A9"/>
    <w:rsid w:val="0074181D"/>
    <w:rsid w:val="00743525"/>
    <w:rsid w:val="0076286B"/>
    <w:rsid w:val="00766846"/>
    <w:rsid w:val="0077673A"/>
    <w:rsid w:val="007846E1"/>
    <w:rsid w:val="007B08DA"/>
    <w:rsid w:val="007B570C"/>
    <w:rsid w:val="007C04F5"/>
    <w:rsid w:val="007E4A6E"/>
    <w:rsid w:val="007F56A7"/>
    <w:rsid w:val="00807D81"/>
    <w:rsid w:val="00807DD0"/>
    <w:rsid w:val="00824972"/>
    <w:rsid w:val="0082609E"/>
    <w:rsid w:val="008659F3"/>
    <w:rsid w:val="00886D4B"/>
    <w:rsid w:val="00887065"/>
    <w:rsid w:val="00895406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C0FB1"/>
    <w:rsid w:val="009E0282"/>
    <w:rsid w:val="009E07F4"/>
    <w:rsid w:val="009F392E"/>
    <w:rsid w:val="009F7094"/>
    <w:rsid w:val="00A6177B"/>
    <w:rsid w:val="00A66136"/>
    <w:rsid w:val="00AA4CBB"/>
    <w:rsid w:val="00AA65FA"/>
    <w:rsid w:val="00AA7351"/>
    <w:rsid w:val="00AD056F"/>
    <w:rsid w:val="00AD6731"/>
    <w:rsid w:val="00B15D0D"/>
    <w:rsid w:val="00B665D5"/>
    <w:rsid w:val="00B75EE1"/>
    <w:rsid w:val="00B77481"/>
    <w:rsid w:val="00B8478A"/>
    <w:rsid w:val="00B8518B"/>
    <w:rsid w:val="00BA68EE"/>
    <w:rsid w:val="00BC2208"/>
    <w:rsid w:val="00BD7E91"/>
    <w:rsid w:val="00C02D0A"/>
    <w:rsid w:val="00C03A6E"/>
    <w:rsid w:val="00C41E7A"/>
    <w:rsid w:val="00C44F6A"/>
    <w:rsid w:val="00C47AE3"/>
    <w:rsid w:val="00C92841"/>
    <w:rsid w:val="00CD1FC4"/>
    <w:rsid w:val="00CF1BB4"/>
    <w:rsid w:val="00D0410B"/>
    <w:rsid w:val="00D16503"/>
    <w:rsid w:val="00D21061"/>
    <w:rsid w:val="00D4108E"/>
    <w:rsid w:val="00D47C45"/>
    <w:rsid w:val="00D6163D"/>
    <w:rsid w:val="00D729E8"/>
    <w:rsid w:val="00D831A3"/>
    <w:rsid w:val="00DA262E"/>
    <w:rsid w:val="00DC75F3"/>
    <w:rsid w:val="00DD46F3"/>
    <w:rsid w:val="00DE56F2"/>
    <w:rsid w:val="00DF116D"/>
    <w:rsid w:val="00E9049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659EB"/>
    <w:rsid w:val="00F86BA6"/>
    <w:rsid w:val="00FC6389"/>
    <w:rsid w:val="00FE0B6A"/>
    <w:rsid w:val="00FE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28"/>
    <w:lsdException w:name="List Number" w:uiPriority="28"/>
    <w:lsdException w:name="List Bullet 2" w:uiPriority="28"/>
    <w:lsdException w:name="List Bullet 3" w:uiPriority="28"/>
    <w:lsdException w:name="List Bullet 4" w:uiPriority="28"/>
    <w:lsdException w:name="List Bullet 5" w:uiPriority="28"/>
    <w:lsdException w:name="List Number 2" w:uiPriority="28"/>
    <w:lsdException w:name="List Number 3" w:uiPriority="28"/>
    <w:lsdException w:name="List Number 4" w:uiPriority="28"/>
    <w:lsdException w:name="List Number 5" w:uiPriority="28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" w:unhideWhenUsed="0" w:qFormat="1"/>
    <w:lsdException w:name="Emphasis" w:semiHidden="0" w:uiPriority="1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0" w:unhideWhenUsed="0" w:qFormat="1"/>
    <w:lsdException w:name="Intense Emphasis" w:semiHidden="0" w:uiPriority="1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1BB4"/>
    <w:pPr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v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titulChar">
    <w:name w:val="Podtitul Char"/>
    <w:basedOn w:val="Standardnpsmoodstavce"/>
    <w:link w:val="Podtitul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9F7094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tanekJ\Documents\Opravy\hlavickovy-papir_VZO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45408-3CFB-45E9-ADF4-D32EE4DC6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C4A0763-D0B6-4552-B8BA-D8CBFE37E1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874FFB-697D-4803-AC38-F453AB985430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purl.org/dc/terms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sharepoint/v3/field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E906833-650B-4E48-8A56-40EC9ECFB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hlavickovy-papir_VZOR</Template>
  <TotalTime>342</TotalTime>
  <Pages>6</Pages>
  <Words>1213</Words>
  <Characters>7162</Characters>
  <Application>Microsoft Office Word</Application>
  <DocSecurity>0</DocSecurity>
  <Lines>59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SZDC</Company>
  <LinksUpToDate>false</LinksUpToDate>
  <CharactersWithSpaces>8359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Šatánek Jan, Ing.</dc:creator>
  <cp:lastModifiedBy>Duda Vlastimil, Ing.</cp:lastModifiedBy>
  <cp:revision>12</cp:revision>
  <cp:lastPrinted>2017-11-28T17:18:00Z</cp:lastPrinted>
  <dcterms:created xsi:type="dcterms:W3CDTF">2019-02-12T09:39:00Z</dcterms:created>
  <dcterms:modified xsi:type="dcterms:W3CDTF">2019-03-21T11:58:00Z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